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90E9C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PORTE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14:paraId="2B123504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 Merchant.</w:t>
      </w:r>
    </w:p>
    <w:p w14:paraId="748892B9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1ACDB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012BE5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made a plaint of debt </w:t>
      </w:r>
    </w:p>
    <w:p w14:paraId="41FDBDF8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Christopher Williamson of London, girdler(q.v.).</w:t>
      </w:r>
    </w:p>
    <w:p w14:paraId="3E6D9B66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DEF7CC3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91FD1D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A804D1" w14:textId="77777777" w:rsidR="00D124AF" w:rsidRDefault="00D124AF" w:rsidP="00D124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7F84C5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53C2E" w14:textId="77777777" w:rsidR="00D124AF" w:rsidRDefault="00D124AF" w:rsidP="009139A6">
      <w:r>
        <w:separator/>
      </w:r>
    </w:p>
  </w:endnote>
  <w:endnote w:type="continuationSeparator" w:id="0">
    <w:p w14:paraId="0EEA9147" w14:textId="77777777" w:rsidR="00D124AF" w:rsidRDefault="00D124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461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9FF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5F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E40D2" w14:textId="77777777" w:rsidR="00D124AF" w:rsidRDefault="00D124AF" w:rsidP="009139A6">
      <w:r>
        <w:separator/>
      </w:r>
    </w:p>
  </w:footnote>
  <w:footnote w:type="continuationSeparator" w:id="0">
    <w:p w14:paraId="3C64E363" w14:textId="77777777" w:rsidR="00D124AF" w:rsidRDefault="00D124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7DE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16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E1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4A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24A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824C"/>
  <w15:chartTrackingRefBased/>
  <w15:docId w15:val="{BA758A38-8489-489B-BF78-309D3F866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24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2022-05-25T19:43:00Z</dcterms:created>
  <dcterms:modified xsi:type="dcterms:W3CDTF">2022-05-25T19:43:00Z</dcterms:modified>
</cp:coreProperties>
</file>